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21" w:rsidRDefault="00652A2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9.9pt;margin-top:-2.45pt;width:0;height:779.55pt;z-index:251660800" o:connectortype="straight"/>
        </w:pict>
      </w:r>
      <w:r>
        <w:t>Adı Soyadı:………………………………….</w:t>
      </w:r>
    </w:p>
    <w:p w:rsidR="00652A21" w:rsidRDefault="00652A21" w:rsidP="003D5164">
      <w:pPr>
        <w:rPr>
          <w:b/>
          <w:sz w:val="28"/>
          <w:szCs w:val="28"/>
        </w:rPr>
      </w:pPr>
    </w:p>
    <w:p w:rsidR="00652A21" w:rsidRDefault="00652A21" w:rsidP="003D5164">
      <w:pPr>
        <w:rPr>
          <w:b/>
          <w:sz w:val="28"/>
          <w:szCs w:val="28"/>
        </w:rPr>
      </w:pPr>
    </w:p>
    <w:p w:rsidR="00652A21" w:rsidRPr="00AE229C" w:rsidRDefault="00652A21" w:rsidP="003D5164">
      <w:pPr>
        <w:rPr>
          <w:b/>
        </w:rPr>
      </w:pPr>
      <w:r w:rsidRPr="00AE229C">
        <w:rPr>
          <w:b/>
        </w:rPr>
        <w:t>1) Bir çıkarma işleminde eksilen sayı 43, fark 11 ise çıkan sayı kaçtır?</w:t>
      </w:r>
    </w:p>
    <w:p w:rsidR="00652A21" w:rsidRDefault="00652A21" w:rsidP="003D5164"/>
    <w:p w:rsidR="00652A21" w:rsidRDefault="00652A21" w:rsidP="003D5164">
      <w:r w:rsidRPr="00AE229C">
        <w:rPr>
          <w:b/>
        </w:rPr>
        <w:t>A)</w:t>
      </w:r>
      <w:r>
        <w:t xml:space="preserve"> 33</w:t>
      </w:r>
      <w:r>
        <w:tab/>
      </w:r>
      <w:r>
        <w:tab/>
      </w:r>
      <w:r w:rsidRPr="00AE229C">
        <w:rPr>
          <w:b/>
        </w:rPr>
        <w:t>B)</w:t>
      </w:r>
      <w:r>
        <w:t xml:space="preserve"> 32</w:t>
      </w:r>
      <w:r>
        <w:tab/>
      </w:r>
      <w:r>
        <w:tab/>
      </w:r>
      <w:r w:rsidRPr="00AE229C">
        <w:rPr>
          <w:b/>
        </w:rPr>
        <w:t>C)</w:t>
      </w:r>
      <w:r>
        <w:t xml:space="preserve"> 30</w:t>
      </w:r>
      <w:r>
        <w:tab/>
      </w:r>
      <w:r>
        <w:tab/>
      </w:r>
      <w:r w:rsidRPr="00AE229C">
        <w:rPr>
          <w:b/>
        </w:rPr>
        <w:t>D)</w:t>
      </w:r>
      <w:r>
        <w:t xml:space="preserve"> 29</w:t>
      </w:r>
    </w:p>
    <w:p w:rsidR="00652A21" w:rsidRDefault="00652A21" w:rsidP="003D5164"/>
    <w:p w:rsidR="00652A21" w:rsidRDefault="00652A21" w:rsidP="003D5164"/>
    <w:p w:rsidR="00652A21" w:rsidRPr="00AE229C" w:rsidRDefault="00652A21" w:rsidP="00AE229C">
      <w:pPr>
        <w:rPr>
          <w:b/>
        </w:rPr>
      </w:pPr>
      <w:r>
        <w:rPr>
          <w:b/>
        </w:rPr>
        <w:t>2</w:t>
      </w:r>
      <w:r w:rsidRPr="00AE229C">
        <w:rPr>
          <w:b/>
        </w:rPr>
        <w:t xml:space="preserve">) </w:t>
      </w:r>
      <w:r>
        <w:rPr>
          <w:b/>
        </w:rPr>
        <w:t>Üç basamaklı en büyük tek sayı ile üç basamaklı en büyük çift sayı arasındaki fark kaçtır</w:t>
      </w:r>
      <w:r w:rsidRPr="00AE229C">
        <w:rPr>
          <w:b/>
        </w:rPr>
        <w:t>?</w:t>
      </w:r>
    </w:p>
    <w:p w:rsidR="00652A21" w:rsidRDefault="00652A21" w:rsidP="00AE229C"/>
    <w:p w:rsidR="00652A21" w:rsidRDefault="00652A21" w:rsidP="00AE229C">
      <w:r w:rsidRPr="00AE229C">
        <w:rPr>
          <w:b/>
        </w:rPr>
        <w:t>A)</w:t>
      </w:r>
      <w:r>
        <w:t xml:space="preserve"> 3</w:t>
      </w:r>
      <w:r>
        <w:tab/>
      </w:r>
      <w:r>
        <w:tab/>
      </w:r>
      <w:r w:rsidRPr="00AE229C">
        <w:rPr>
          <w:b/>
        </w:rPr>
        <w:t>B)</w:t>
      </w:r>
      <w:r>
        <w:t xml:space="preserve"> 2</w:t>
      </w:r>
      <w:r>
        <w:tab/>
      </w:r>
      <w:r>
        <w:tab/>
      </w:r>
      <w:r w:rsidRPr="00AE229C">
        <w:rPr>
          <w:b/>
        </w:rPr>
        <w:t>C)</w:t>
      </w:r>
      <w:r>
        <w:t xml:space="preserve"> 1</w:t>
      </w:r>
      <w:r>
        <w:tab/>
      </w:r>
      <w:r>
        <w:tab/>
      </w:r>
      <w:r w:rsidRPr="00AE229C">
        <w:rPr>
          <w:b/>
        </w:rPr>
        <w:t>D)</w:t>
      </w:r>
      <w:r>
        <w:t xml:space="preserve"> 0</w:t>
      </w:r>
    </w:p>
    <w:p w:rsidR="00652A21" w:rsidRDefault="00652A21" w:rsidP="00AE229C"/>
    <w:p w:rsidR="00652A21" w:rsidRDefault="00652A21" w:rsidP="00AE229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1.3pt;margin-top:12.8pt;width:27pt;height:27pt;z-index:251657728" strokecolor="#9bbb59" strokeweight="2.5pt">
            <v:shadow color="#868686"/>
            <v:textbox>
              <w:txbxContent>
                <w:p w:rsidR="00652A21" w:rsidRPr="00AE229C" w:rsidRDefault="00652A21" w:rsidP="00AE229C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85.3pt;margin-top:12.8pt;width:27pt;height:27pt;z-index:251656704" strokecolor="#9bbb59" strokeweight="2.5pt">
            <v:shadow color="#868686"/>
            <v:textbox>
              <w:txbxContent>
                <w:p w:rsidR="00652A21" w:rsidRPr="00AE229C" w:rsidRDefault="00652A21" w:rsidP="00AE229C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50.05pt;margin-top:12.8pt;width:27pt;height:27pt;z-index:251655680" strokecolor="#9bbb59" strokeweight="2.5pt">
            <v:shadow color="#868686"/>
            <v:textbox>
              <w:txbxContent>
                <w:p w:rsidR="00652A21" w:rsidRPr="00AE229C" w:rsidRDefault="00652A21" w:rsidP="00AE229C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5.55pt;margin-top:12.8pt;width:27pt;height:27pt;z-index:251654656" strokecolor="#9bbb59" strokeweight="2.5pt">
            <v:shadow color="#868686"/>
            <v:textbox>
              <w:txbxContent>
                <w:p w:rsidR="00652A21" w:rsidRPr="00AE229C" w:rsidRDefault="00652A21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</w:p>
    <w:p w:rsidR="00652A21" w:rsidRDefault="00652A21" w:rsidP="00AE229C">
      <w:pPr>
        <w:rPr>
          <w:b/>
        </w:rPr>
      </w:pPr>
      <w:r>
        <w:rPr>
          <w:b/>
        </w:rPr>
        <w:t>3</w:t>
      </w:r>
      <w:r w:rsidRPr="00AE229C">
        <w:rPr>
          <w:b/>
        </w:rPr>
        <w:t xml:space="preserve">) </w:t>
      </w:r>
    </w:p>
    <w:p w:rsidR="00652A21" w:rsidRDefault="00652A21" w:rsidP="00AE229C">
      <w:pPr>
        <w:rPr>
          <w:b/>
        </w:rPr>
      </w:pPr>
    </w:p>
    <w:p w:rsidR="00652A21" w:rsidRPr="00AE229C" w:rsidRDefault="00652A21" w:rsidP="00AE229C">
      <w:pPr>
        <w:rPr>
          <w:b/>
        </w:rPr>
      </w:pPr>
      <w:r>
        <w:rPr>
          <w:b/>
        </w:rPr>
        <w:t>Rakamları birer defa kullanarak yazılabilecek dört basamaklı en büyük ve en küçük doğal sayıların farkı kaçtır?</w:t>
      </w:r>
    </w:p>
    <w:p w:rsidR="00652A21" w:rsidRDefault="00652A21" w:rsidP="00AE229C"/>
    <w:p w:rsidR="00652A21" w:rsidRDefault="00652A21" w:rsidP="00A275D3">
      <w:pPr>
        <w:ind w:firstLine="708"/>
      </w:pPr>
      <w:r w:rsidRPr="00AE229C">
        <w:rPr>
          <w:b/>
        </w:rPr>
        <w:t>A)</w:t>
      </w:r>
      <w:r>
        <w:t xml:space="preserve"> 3333</w:t>
      </w:r>
      <w:r>
        <w:tab/>
      </w:r>
      <w:r>
        <w:tab/>
      </w:r>
      <w:r w:rsidRPr="00AE229C">
        <w:rPr>
          <w:b/>
        </w:rPr>
        <w:t>B)</w:t>
      </w:r>
      <w:r>
        <w:t xml:space="preserve"> 3276</w:t>
      </w:r>
      <w:r>
        <w:tab/>
      </w:r>
    </w:p>
    <w:p w:rsidR="00652A21" w:rsidRPr="00AE229C" w:rsidRDefault="00652A21" w:rsidP="00A275D3">
      <w:pPr>
        <w:ind w:firstLine="708"/>
      </w:pPr>
      <w:r w:rsidRPr="00AE229C">
        <w:rPr>
          <w:b/>
        </w:rPr>
        <w:t>C)</w:t>
      </w:r>
      <w:r>
        <w:t xml:space="preserve"> 8999</w:t>
      </w:r>
      <w:r>
        <w:tab/>
      </w:r>
      <w:r>
        <w:tab/>
      </w:r>
      <w:r w:rsidRPr="00AE229C">
        <w:rPr>
          <w:b/>
        </w:rPr>
        <w:t>D)</w:t>
      </w:r>
      <w:r>
        <w:t xml:space="preserve"> 1089</w:t>
      </w:r>
    </w:p>
    <w:p w:rsidR="00652A21" w:rsidRDefault="00652A21" w:rsidP="00AE229C"/>
    <w:p w:rsidR="00652A21" w:rsidRPr="00AE229C" w:rsidRDefault="00652A21" w:rsidP="00AE229C">
      <w:r>
        <w:rPr>
          <w:noProof/>
        </w:rPr>
        <w:pict>
          <v:shape id="_x0000_s1031" type="#_x0000_t202" style="position:absolute;margin-left:15.55pt;margin-top:6.1pt;width:137.25pt;height:27pt;z-index:251658752" strokecolor="#9bbb59" strokeweight="2.5pt">
            <v:shadow color="#868686"/>
            <v:textbox>
              <w:txbxContent>
                <w:p w:rsidR="00652A21" w:rsidRPr="00AE229C" w:rsidRDefault="00652A21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2216 – 16 = 2200</w:t>
                  </w:r>
                </w:p>
              </w:txbxContent>
            </v:textbox>
          </v:shape>
        </w:pict>
      </w:r>
    </w:p>
    <w:p w:rsidR="00652A21" w:rsidRDefault="00652A21" w:rsidP="0003796F">
      <w:pPr>
        <w:rPr>
          <w:b/>
        </w:rPr>
      </w:pPr>
      <w:r>
        <w:rPr>
          <w:b/>
        </w:rPr>
        <w:t>4</w:t>
      </w:r>
      <w:r w:rsidRPr="00AE229C">
        <w:rPr>
          <w:b/>
        </w:rPr>
        <w:t>)</w:t>
      </w:r>
    </w:p>
    <w:p w:rsidR="00652A21" w:rsidRDefault="00652A21" w:rsidP="0003796F">
      <w:pPr>
        <w:rPr>
          <w:b/>
        </w:rPr>
      </w:pPr>
    </w:p>
    <w:p w:rsidR="00652A21" w:rsidRPr="00AE229C" w:rsidRDefault="00652A21" w:rsidP="0003796F">
      <w:pPr>
        <w:rPr>
          <w:b/>
        </w:rPr>
      </w:pPr>
      <w:r>
        <w:rPr>
          <w:b/>
        </w:rPr>
        <w:t>İşleminde 2216 terimine ne ad verilir?</w:t>
      </w:r>
    </w:p>
    <w:p w:rsidR="00652A21" w:rsidRDefault="00652A21" w:rsidP="0003796F"/>
    <w:p w:rsidR="00652A21" w:rsidRDefault="00652A21" w:rsidP="00A275D3">
      <w:pPr>
        <w:ind w:firstLine="708"/>
      </w:pPr>
      <w:r w:rsidRPr="00AE229C">
        <w:rPr>
          <w:b/>
        </w:rPr>
        <w:t>A)</w:t>
      </w:r>
      <w:r>
        <w:t xml:space="preserve"> Eksilen</w:t>
      </w:r>
      <w:r>
        <w:tab/>
      </w:r>
      <w:r>
        <w:tab/>
      </w:r>
      <w:r w:rsidRPr="00AE229C">
        <w:rPr>
          <w:b/>
        </w:rPr>
        <w:t>B)</w:t>
      </w:r>
      <w:r>
        <w:t xml:space="preserve"> Çıkan</w:t>
      </w:r>
      <w:r>
        <w:tab/>
      </w:r>
    </w:p>
    <w:p w:rsidR="00652A21" w:rsidRDefault="00652A21" w:rsidP="00A275D3">
      <w:pPr>
        <w:ind w:firstLine="708"/>
      </w:pPr>
      <w:r w:rsidRPr="00AE229C">
        <w:rPr>
          <w:b/>
        </w:rPr>
        <w:t>C)</w:t>
      </w:r>
      <w:r>
        <w:t xml:space="preserve"> Fark</w:t>
      </w:r>
      <w:r>
        <w:tab/>
      </w:r>
      <w:r>
        <w:tab/>
      </w:r>
      <w:r w:rsidRPr="00AE229C">
        <w:rPr>
          <w:b/>
        </w:rPr>
        <w:t>D)</w:t>
      </w:r>
      <w:r>
        <w:t xml:space="preserve"> Toplam</w:t>
      </w:r>
    </w:p>
    <w:p w:rsidR="00652A21" w:rsidRDefault="00652A21" w:rsidP="003D5164"/>
    <w:p w:rsidR="00652A21" w:rsidRDefault="00652A21" w:rsidP="003D5164"/>
    <w:p w:rsidR="00652A21" w:rsidRPr="00AE229C" w:rsidRDefault="00652A21" w:rsidP="00A275D3">
      <w:pPr>
        <w:rPr>
          <w:b/>
        </w:rPr>
      </w:pPr>
      <w:r>
        <w:rPr>
          <w:b/>
        </w:rPr>
        <w:t>5</w:t>
      </w:r>
      <w:r w:rsidRPr="00AE229C">
        <w:rPr>
          <w:b/>
        </w:rPr>
        <w:t xml:space="preserve">) </w:t>
      </w:r>
      <w:r>
        <w:rPr>
          <w:b/>
        </w:rPr>
        <w:t>Annesi Dilek’ten 25 yaş büyük, dedesinden 28 yaş küçüktür. Dedesi 59 yaşında olduğuna göre Dilek kaç yaşındadır</w:t>
      </w:r>
      <w:r w:rsidRPr="00AE229C">
        <w:rPr>
          <w:b/>
        </w:rPr>
        <w:t>?</w:t>
      </w:r>
    </w:p>
    <w:p w:rsidR="00652A21" w:rsidRDefault="00652A21" w:rsidP="00A275D3"/>
    <w:p w:rsidR="00652A21" w:rsidRDefault="00652A21" w:rsidP="00A275D3">
      <w:pPr>
        <w:ind w:firstLine="708"/>
      </w:pPr>
      <w:r w:rsidRPr="00AE229C">
        <w:rPr>
          <w:b/>
        </w:rPr>
        <w:t>A)</w:t>
      </w:r>
      <w:r>
        <w:t xml:space="preserve"> 6</w:t>
      </w:r>
      <w:r>
        <w:tab/>
      </w:r>
      <w:r>
        <w:tab/>
      </w:r>
      <w:r>
        <w:tab/>
      </w:r>
      <w:r w:rsidRPr="00AE229C">
        <w:rPr>
          <w:b/>
        </w:rPr>
        <w:t>B)</w:t>
      </w:r>
      <w:r>
        <w:t xml:space="preserve"> 9</w:t>
      </w:r>
      <w:r>
        <w:tab/>
      </w:r>
      <w:r>
        <w:tab/>
      </w:r>
    </w:p>
    <w:p w:rsidR="00652A21" w:rsidRDefault="00652A21" w:rsidP="00A275D3">
      <w:pPr>
        <w:ind w:firstLine="708"/>
      </w:pPr>
      <w:r w:rsidRPr="00AE229C">
        <w:rPr>
          <w:b/>
        </w:rPr>
        <w:t>C)</w:t>
      </w:r>
      <w:r>
        <w:t xml:space="preserve"> 11</w:t>
      </w:r>
      <w:r>
        <w:tab/>
      </w:r>
      <w:r>
        <w:tab/>
      </w:r>
      <w:r>
        <w:tab/>
      </w:r>
      <w:r w:rsidRPr="00AE229C">
        <w:rPr>
          <w:b/>
        </w:rPr>
        <w:t>D)</w:t>
      </w:r>
      <w:r>
        <w:t xml:space="preserve"> 13</w:t>
      </w:r>
    </w:p>
    <w:p w:rsidR="00652A21" w:rsidRDefault="00652A21" w:rsidP="00A275D3"/>
    <w:p w:rsidR="00652A21" w:rsidRDefault="00652A21" w:rsidP="00A275D3"/>
    <w:p w:rsidR="00652A21" w:rsidRPr="00AE229C" w:rsidRDefault="00652A21" w:rsidP="00A275D3">
      <w:pPr>
        <w:rPr>
          <w:b/>
        </w:rPr>
      </w:pPr>
      <w:r>
        <w:rPr>
          <w:b/>
        </w:rPr>
        <w:t>6</w:t>
      </w:r>
      <w:r w:rsidRPr="00AE229C">
        <w:rPr>
          <w:b/>
        </w:rPr>
        <w:t xml:space="preserve">) </w:t>
      </w:r>
      <w:r>
        <w:rPr>
          <w:b/>
        </w:rPr>
        <w:t>Farkı 36 olan sayılardan büyük olana 24 eklersek yeni fark kaç olur</w:t>
      </w:r>
      <w:r w:rsidRPr="00AE229C">
        <w:rPr>
          <w:b/>
        </w:rPr>
        <w:t>?</w:t>
      </w:r>
    </w:p>
    <w:p w:rsidR="00652A21" w:rsidRDefault="00652A21" w:rsidP="00A275D3"/>
    <w:p w:rsidR="00652A21" w:rsidRDefault="00652A21" w:rsidP="00A275D3">
      <w:pPr>
        <w:ind w:firstLine="708"/>
      </w:pPr>
      <w:r w:rsidRPr="00AE229C">
        <w:rPr>
          <w:b/>
        </w:rPr>
        <w:t>A)</w:t>
      </w:r>
      <w:r>
        <w:t xml:space="preserve"> 12</w:t>
      </w:r>
      <w:r>
        <w:tab/>
      </w:r>
      <w:r>
        <w:tab/>
      </w:r>
      <w:r>
        <w:tab/>
      </w:r>
      <w:r w:rsidRPr="00AE229C">
        <w:rPr>
          <w:b/>
        </w:rPr>
        <w:t>B)</w:t>
      </w:r>
      <w:r>
        <w:t xml:space="preserve"> 42</w:t>
      </w:r>
      <w:r>
        <w:tab/>
      </w:r>
      <w:r>
        <w:tab/>
      </w:r>
    </w:p>
    <w:p w:rsidR="00652A21" w:rsidRDefault="00652A21" w:rsidP="00A275D3">
      <w:pPr>
        <w:ind w:firstLine="708"/>
      </w:pPr>
      <w:r w:rsidRPr="00AE229C">
        <w:rPr>
          <w:b/>
        </w:rPr>
        <w:t>C)</w:t>
      </w:r>
      <w:r>
        <w:t xml:space="preserve"> 60</w:t>
      </w:r>
      <w:r>
        <w:tab/>
      </w:r>
      <w:r>
        <w:tab/>
      </w:r>
      <w:r>
        <w:tab/>
      </w:r>
      <w:r w:rsidRPr="00AE229C">
        <w:rPr>
          <w:b/>
        </w:rPr>
        <w:t>D)</w:t>
      </w:r>
      <w:r>
        <w:t xml:space="preserve"> 70</w:t>
      </w:r>
    </w:p>
    <w:p w:rsidR="00652A21" w:rsidRDefault="00652A21" w:rsidP="00A275D3"/>
    <w:p w:rsidR="00652A21" w:rsidRDefault="00652A21" w:rsidP="00A275D3"/>
    <w:p w:rsidR="00652A21" w:rsidRPr="00AE229C" w:rsidRDefault="00652A21" w:rsidP="00A275D3">
      <w:pPr>
        <w:rPr>
          <w:b/>
        </w:rPr>
      </w:pPr>
      <w:r>
        <w:rPr>
          <w:b/>
        </w:rPr>
        <w:t>7</w:t>
      </w:r>
      <w:r w:rsidRPr="00AE229C">
        <w:rPr>
          <w:b/>
        </w:rPr>
        <w:t xml:space="preserve">) </w:t>
      </w:r>
      <w:r>
        <w:rPr>
          <w:b/>
        </w:rPr>
        <w:t>Anne ile kızının yaşları toplamı 7 yıl sonra 48 olacaktır. Şu anda yaşları toplamı kaçtır</w:t>
      </w:r>
      <w:r w:rsidRPr="00AE229C">
        <w:rPr>
          <w:b/>
        </w:rPr>
        <w:t>?</w:t>
      </w:r>
    </w:p>
    <w:p w:rsidR="00652A21" w:rsidRDefault="00652A21" w:rsidP="00A275D3"/>
    <w:p w:rsidR="00652A21" w:rsidRDefault="00652A21" w:rsidP="00A275D3">
      <w:pPr>
        <w:ind w:firstLine="708"/>
      </w:pPr>
      <w:r w:rsidRPr="00AE229C">
        <w:rPr>
          <w:b/>
        </w:rPr>
        <w:t>A)</w:t>
      </w:r>
      <w:r>
        <w:t xml:space="preserve"> 55</w:t>
      </w:r>
      <w:r>
        <w:tab/>
      </w:r>
      <w:r>
        <w:tab/>
      </w:r>
      <w:r>
        <w:tab/>
      </w:r>
      <w:r w:rsidRPr="00AE229C">
        <w:rPr>
          <w:b/>
        </w:rPr>
        <w:t>B)</w:t>
      </w:r>
      <w:r>
        <w:t xml:space="preserve"> 41</w:t>
      </w:r>
      <w:r>
        <w:tab/>
      </w:r>
      <w:r>
        <w:tab/>
      </w:r>
    </w:p>
    <w:p w:rsidR="00652A21" w:rsidRDefault="00652A21" w:rsidP="00A275D3">
      <w:pPr>
        <w:ind w:firstLine="708"/>
      </w:pPr>
      <w:r w:rsidRPr="00AE229C">
        <w:rPr>
          <w:b/>
        </w:rPr>
        <w:t>C)</w:t>
      </w:r>
      <w:r>
        <w:t xml:space="preserve"> 34</w:t>
      </w:r>
      <w:r>
        <w:tab/>
      </w:r>
      <w:r>
        <w:tab/>
      </w:r>
      <w:r>
        <w:tab/>
      </w:r>
      <w:r w:rsidRPr="00AE229C">
        <w:rPr>
          <w:b/>
        </w:rPr>
        <w:t>D)</w:t>
      </w:r>
      <w:r>
        <w:t xml:space="preserve"> 32</w:t>
      </w:r>
    </w:p>
    <w:p w:rsidR="00652A21" w:rsidRDefault="00652A21" w:rsidP="00A275D3">
      <w:pPr>
        <w:ind w:firstLine="708"/>
      </w:pPr>
    </w:p>
    <w:p w:rsidR="00652A21" w:rsidRDefault="00652A21" w:rsidP="00A275D3">
      <w:pPr>
        <w:ind w:firstLine="708"/>
      </w:pPr>
    </w:p>
    <w:p w:rsidR="00652A21" w:rsidRPr="00AE229C" w:rsidRDefault="00652A21" w:rsidP="00A275D3">
      <w:pPr>
        <w:ind w:left="2124" w:hanging="2124"/>
        <w:rPr>
          <w:b/>
        </w:rPr>
      </w:pPr>
      <w:r>
        <w:rPr>
          <w:noProof/>
        </w:rPr>
        <w:pict>
          <v:shape id="_x0000_s1032" type="#_x0000_t202" style="position:absolute;left:0;text-align:left;margin-left:25.85pt;margin-top:-2.45pt;width:59.25pt;height:57pt;z-index:251659776" strokecolor="#4f81bd" strokeweight="1pt">
            <v:stroke dashstyle="dash"/>
            <v:shadow color="#868686"/>
            <v:textbox>
              <w:txbxContent>
                <w:p w:rsidR="00652A21" w:rsidRPr="00A275D3" w:rsidRDefault="00652A21">
                  <w:pPr>
                    <w:rPr>
                      <w:b/>
                    </w:rPr>
                  </w:pPr>
                  <w:r>
                    <w:t xml:space="preserve">   </w:t>
                  </w:r>
                  <w:r w:rsidRPr="00A275D3">
                    <w:rPr>
                      <w:b/>
                    </w:rPr>
                    <w:t>5BB</w:t>
                  </w:r>
                </w:p>
                <w:p w:rsidR="00652A21" w:rsidRPr="00A275D3" w:rsidRDefault="00652A21">
                  <w:pPr>
                    <w:rPr>
                      <w:b/>
                      <w:u w:val="single"/>
                    </w:rPr>
                  </w:pPr>
                  <w:r w:rsidRPr="00A275D3">
                    <w:rPr>
                      <w:b/>
                      <w:u w:val="single"/>
                    </w:rPr>
                    <w:t>-  BC5</w:t>
                  </w:r>
                </w:p>
                <w:p w:rsidR="00652A21" w:rsidRPr="00A275D3" w:rsidRDefault="00652A21">
                  <w:pPr>
                    <w:rPr>
                      <w:b/>
                    </w:rPr>
                  </w:pPr>
                  <w:r w:rsidRPr="00A275D3">
                    <w:rPr>
                      <w:b/>
                    </w:rPr>
                    <w:t xml:space="preserve">    188</w:t>
                  </w:r>
                </w:p>
              </w:txbxContent>
            </v:textbox>
          </v:shape>
        </w:pict>
      </w:r>
      <w:r>
        <w:rPr>
          <w:b/>
        </w:rPr>
        <w:t>8</w:t>
      </w:r>
      <w:r w:rsidRPr="00AE229C">
        <w:rPr>
          <w:b/>
        </w:rPr>
        <w:t xml:space="preserve">) </w:t>
      </w:r>
      <w:r>
        <w:rPr>
          <w:b/>
        </w:rPr>
        <w:tab/>
        <w:t>Yandaki çıkarma işleminde B+C işleminin sonucu aşağıdakilerden hangisidir</w:t>
      </w:r>
      <w:r w:rsidRPr="00AE229C">
        <w:rPr>
          <w:b/>
        </w:rPr>
        <w:t>?</w:t>
      </w:r>
    </w:p>
    <w:p w:rsidR="00652A21" w:rsidRDefault="00652A21" w:rsidP="00A275D3"/>
    <w:p w:rsidR="00652A21" w:rsidRDefault="00652A21" w:rsidP="00A275D3">
      <w:pPr>
        <w:ind w:firstLine="708"/>
      </w:pPr>
      <w:r w:rsidRPr="00AE229C">
        <w:rPr>
          <w:b/>
        </w:rPr>
        <w:t>A)</w:t>
      </w:r>
      <w:r>
        <w:t xml:space="preserve"> 4</w:t>
      </w:r>
      <w:r>
        <w:tab/>
      </w:r>
      <w:r>
        <w:tab/>
      </w:r>
      <w:r>
        <w:tab/>
      </w:r>
      <w:r w:rsidRPr="00AE229C">
        <w:rPr>
          <w:b/>
        </w:rPr>
        <w:t>B)</w:t>
      </w:r>
      <w:r>
        <w:t xml:space="preserve"> 5</w:t>
      </w:r>
      <w:r>
        <w:tab/>
      </w:r>
      <w:r>
        <w:tab/>
      </w:r>
    </w:p>
    <w:p w:rsidR="00652A21" w:rsidRDefault="00652A21" w:rsidP="00A275D3">
      <w:pPr>
        <w:ind w:firstLine="708"/>
      </w:pPr>
      <w:r w:rsidRPr="00AE229C">
        <w:rPr>
          <w:b/>
        </w:rPr>
        <w:t>C)</w:t>
      </w:r>
      <w:r>
        <w:t xml:space="preserve"> 7</w:t>
      </w:r>
      <w:r>
        <w:tab/>
      </w:r>
      <w:r>
        <w:tab/>
      </w:r>
      <w:r>
        <w:tab/>
      </w:r>
      <w:r w:rsidRPr="00AE229C">
        <w:rPr>
          <w:b/>
        </w:rPr>
        <w:t>D)</w:t>
      </w:r>
      <w:r>
        <w:t xml:space="preserve"> 10</w:t>
      </w:r>
    </w:p>
    <w:p w:rsidR="00652A21" w:rsidRDefault="00652A21" w:rsidP="00A275D3"/>
    <w:p w:rsidR="00652A21" w:rsidRDefault="00652A21" w:rsidP="00A275D3"/>
    <w:p w:rsidR="00652A21" w:rsidRPr="00AE229C" w:rsidRDefault="00652A21" w:rsidP="00A275D3">
      <w:pPr>
        <w:rPr>
          <w:b/>
        </w:rPr>
      </w:pPr>
      <w:r>
        <w:rPr>
          <w:b/>
        </w:rPr>
        <w:t>9</w:t>
      </w:r>
      <w:r w:rsidRPr="00AE229C">
        <w:rPr>
          <w:b/>
        </w:rPr>
        <w:t xml:space="preserve">) </w:t>
      </w:r>
      <w:r>
        <w:rPr>
          <w:b/>
        </w:rPr>
        <w:t>Zihnimde tuttuğum sayının 30 fazlasına 39 ekleyince toplam 140 oluyor. Zihnimde tutuğum sayı 100’den kaç eksiktir</w:t>
      </w:r>
      <w:r w:rsidRPr="00AE229C">
        <w:rPr>
          <w:b/>
        </w:rPr>
        <w:t>?</w:t>
      </w:r>
    </w:p>
    <w:p w:rsidR="00652A21" w:rsidRDefault="00652A21" w:rsidP="00A275D3"/>
    <w:p w:rsidR="00652A21" w:rsidRDefault="00652A21" w:rsidP="009F5826">
      <w:pPr>
        <w:ind w:firstLine="708"/>
      </w:pPr>
      <w:r w:rsidRPr="00AE229C">
        <w:rPr>
          <w:b/>
        </w:rPr>
        <w:t>A)</w:t>
      </w:r>
      <w:r>
        <w:t xml:space="preserve"> 29</w:t>
      </w:r>
      <w:r>
        <w:tab/>
      </w:r>
      <w:r>
        <w:tab/>
      </w:r>
      <w:r>
        <w:tab/>
      </w:r>
      <w:r w:rsidRPr="00AE229C">
        <w:rPr>
          <w:b/>
        </w:rPr>
        <w:t>B)</w:t>
      </w:r>
      <w:r>
        <w:t xml:space="preserve"> 39</w:t>
      </w:r>
      <w:r>
        <w:tab/>
      </w:r>
      <w:r>
        <w:tab/>
      </w:r>
    </w:p>
    <w:p w:rsidR="00652A21" w:rsidRDefault="00652A21" w:rsidP="009F5826">
      <w:pPr>
        <w:ind w:firstLine="708"/>
      </w:pPr>
      <w:r w:rsidRPr="00AE229C">
        <w:rPr>
          <w:b/>
        </w:rPr>
        <w:t>C)</w:t>
      </w:r>
      <w:r>
        <w:t xml:space="preserve"> 69</w:t>
      </w:r>
      <w:r>
        <w:tab/>
      </w:r>
      <w:r>
        <w:tab/>
      </w:r>
      <w:r>
        <w:tab/>
      </w:r>
      <w:r w:rsidRPr="00AE229C">
        <w:rPr>
          <w:b/>
        </w:rPr>
        <w:t>D)</w:t>
      </w:r>
      <w:r>
        <w:t xml:space="preserve"> 71</w:t>
      </w:r>
    </w:p>
    <w:p w:rsidR="00652A21" w:rsidRDefault="00652A21" w:rsidP="009F5826"/>
    <w:p w:rsidR="00652A21" w:rsidRDefault="00652A21" w:rsidP="009F5826"/>
    <w:p w:rsidR="00652A21" w:rsidRPr="00AE229C" w:rsidRDefault="00652A21" w:rsidP="009F5826">
      <w:pPr>
        <w:rPr>
          <w:b/>
        </w:rPr>
      </w:pPr>
      <w:r>
        <w:rPr>
          <w:b/>
        </w:rPr>
        <w:t>10</w:t>
      </w:r>
      <w:r w:rsidRPr="00AE229C">
        <w:rPr>
          <w:b/>
        </w:rPr>
        <w:t xml:space="preserve">) </w:t>
      </w:r>
      <w:r>
        <w:rPr>
          <w:b/>
        </w:rPr>
        <w:t>iki basamaklı en büyük tek sayıya kaç ekler, kaç çıkarırsak 60 sayısını buluruz?</w:t>
      </w:r>
    </w:p>
    <w:p w:rsidR="00652A21" w:rsidRDefault="00652A21" w:rsidP="009F5826"/>
    <w:p w:rsidR="00652A21" w:rsidRDefault="00652A21" w:rsidP="009F5826">
      <w:r w:rsidRPr="00AE229C">
        <w:rPr>
          <w:b/>
        </w:rPr>
        <w:t>A)</w:t>
      </w:r>
      <w:r>
        <w:t xml:space="preserve"> 1 ekleyip 40 çıkarmalıyız</w:t>
      </w:r>
      <w:r>
        <w:tab/>
      </w:r>
      <w:r>
        <w:tab/>
      </w:r>
    </w:p>
    <w:p w:rsidR="00652A21" w:rsidRDefault="00652A21" w:rsidP="009F5826">
      <w:r w:rsidRPr="00AE229C">
        <w:rPr>
          <w:b/>
        </w:rPr>
        <w:t>B)</w:t>
      </w:r>
      <w:r>
        <w:t xml:space="preserve"> 11 ekleyip 30 çıkarmalıyız</w:t>
      </w:r>
      <w:r>
        <w:tab/>
      </w:r>
      <w:r>
        <w:tab/>
      </w:r>
    </w:p>
    <w:p w:rsidR="00652A21" w:rsidRDefault="00652A21" w:rsidP="009F5826">
      <w:r w:rsidRPr="00AE229C">
        <w:rPr>
          <w:b/>
        </w:rPr>
        <w:t>C)</w:t>
      </w:r>
      <w:r>
        <w:t xml:space="preserve"> 1 ekleyip 50 çıkarmalıyız</w:t>
      </w:r>
      <w:r>
        <w:tab/>
      </w:r>
      <w:r>
        <w:tab/>
      </w:r>
    </w:p>
    <w:p w:rsidR="00652A21" w:rsidRDefault="00652A21" w:rsidP="009F5826">
      <w:r w:rsidRPr="00AE229C">
        <w:rPr>
          <w:b/>
        </w:rPr>
        <w:t>D)</w:t>
      </w:r>
      <w:r>
        <w:t xml:space="preserve"> 21 ekleyip 20 çıkarmalıyız</w:t>
      </w:r>
    </w:p>
    <w:p w:rsidR="00652A21" w:rsidRDefault="00652A21" w:rsidP="009F5826"/>
    <w:p w:rsidR="00652A21" w:rsidRDefault="00652A21" w:rsidP="009F5826"/>
    <w:p w:rsidR="00652A21" w:rsidRPr="00AE229C" w:rsidRDefault="00652A21" w:rsidP="00267D78">
      <w:pPr>
        <w:rPr>
          <w:b/>
        </w:rPr>
      </w:pPr>
      <w:r>
        <w:rPr>
          <w:b/>
        </w:rPr>
        <w:t>11</w:t>
      </w:r>
      <w:r w:rsidRPr="00AE229C">
        <w:rPr>
          <w:b/>
        </w:rPr>
        <w:t xml:space="preserve">) </w:t>
      </w:r>
      <w:r>
        <w:rPr>
          <w:b/>
        </w:rPr>
        <w:t>1881 sayısındaki 8 rakamlarının bulunduğu basamakların değerleri arasındaki fark kaçtır</w:t>
      </w:r>
      <w:r w:rsidRPr="00AE229C">
        <w:rPr>
          <w:b/>
        </w:rPr>
        <w:t>?</w:t>
      </w:r>
    </w:p>
    <w:p w:rsidR="00652A21" w:rsidRDefault="00652A21" w:rsidP="00267D78"/>
    <w:p w:rsidR="00652A21" w:rsidRDefault="00652A21" w:rsidP="00267D78">
      <w:r w:rsidRPr="00AE229C">
        <w:rPr>
          <w:b/>
        </w:rPr>
        <w:t>A)</w:t>
      </w:r>
      <w:r>
        <w:t xml:space="preserve"> 880</w:t>
      </w:r>
      <w:r>
        <w:tab/>
      </w:r>
      <w:r>
        <w:tab/>
      </w:r>
      <w:r>
        <w:tab/>
      </w:r>
      <w:r w:rsidRPr="00AE229C">
        <w:rPr>
          <w:b/>
        </w:rPr>
        <w:t>B)</w:t>
      </w:r>
      <w:r>
        <w:t xml:space="preserve"> 820</w:t>
      </w:r>
      <w:r>
        <w:tab/>
      </w:r>
      <w:r>
        <w:tab/>
      </w:r>
    </w:p>
    <w:p w:rsidR="00652A21" w:rsidRDefault="00652A21" w:rsidP="00267D78">
      <w:r w:rsidRPr="00AE229C">
        <w:rPr>
          <w:b/>
        </w:rPr>
        <w:t>C)</w:t>
      </w:r>
      <w:r>
        <w:t xml:space="preserve"> 720</w:t>
      </w:r>
      <w:r>
        <w:tab/>
      </w:r>
      <w:r>
        <w:tab/>
      </w:r>
      <w:r>
        <w:tab/>
      </w:r>
      <w:r w:rsidRPr="00AE229C">
        <w:rPr>
          <w:b/>
        </w:rPr>
        <w:t>D)</w:t>
      </w:r>
      <w:r>
        <w:t xml:space="preserve"> 80</w:t>
      </w:r>
    </w:p>
    <w:p w:rsidR="00652A21" w:rsidRDefault="00652A21" w:rsidP="00267D78"/>
    <w:p w:rsidR="00652A21" w:rsidRDefault="00652A21" w:rsidP="009F5826"/>
    <w:p w:rsidR="00652A21" w:rsidRPr="00AE229C" w:rsidRDefault="00652A21" w:rsidP="00267D78">
      <w:pPr>
        <w:rPr>
          <w:b/>
        </w:rPr>
      </w:pPr>
      <w:r>
        <w:rPr>
          <w:b/>
        </w:rPr>
        <w:t>12</w:t>
      </w:r>
      <w:r w:rsidRPr="00AE229C">
        <w:rPr>
          <w:b/>
        </w:rPr>
        <w:t xml:space="preserve">) </w:t>
      </w:r>
      <w:r>
        <w:rPr>
          <w:b/>
        </w:rPr>
        <w:t>100 202 doğal sayısından hangi sayıyı çıkarırsak fark 51 300 olur</w:t>
      </w:r>
      <w:r w:rsidRPr="00AE229C">
        <w:rPr>
          <w:b/>
        </w:rPr>
        <w:t>?</w:t>
      </w:r>
    </w:p>
    <w:p w:rsidR="00652A21" w:rsidRDefault="00652A21" w:rsidP="00267D78"/>
    <w:p w:rsidR="00652A21" w:rsidRDefault="00652A21" w:rsidP="00267D78">
      <w:r w:rsidRPr="00AE229C">
        <w:rPr>
          <w:b/>
        </w:rPr>
        <w:t>A)</w:t>
      </w:r>
      <w:r>
        <w:t xml:space="preserve"> 49 802</w:t>
      </w:r>
      <w:r>
        <w:tab/>
      </w:r>
      <w:r>
        <w:tab/>
      </w:r>
      <w:r>
        <w:tab/>
      </w:r>
      <w:r w:rsidRPr="00AE229C">
        <w:rPr>
          <w:b/>
        </w:rPr>
        <w:t>B)</w:t>
      </w:r>
      <w:r>
        <w:t xml:space="preserve"> 48 902</w:t>
      </w:r>
      <w:r>
        <w:tab/>
      </w:r>
    </w:p>
    <w:p w:rsidR="00652A21" w:rsidRDefault="00652A21" w:rsidP="00267D78">
      <w:r w:rsidRPr="00AE229C">
        <w:rPr>
          <w:b/>
        </w:rPr>
        <w:t>C)</w:t>
      </w:r>
      <w:r>
        <w:t xml:space="preserve"> 48 802</w:t>
      </w:r>
      <w:r>
        <w:tab/>
      </w:r>
      <w:r>
        <w:tab/>
      </w:r>
      <w:r>
        <w:tab/>
      </w:r>
      <w:r w:rsidRPr="00AE229C">
        <w:rPr>
          <w:b/>
        </w:rPr>
        <w:t>D)</w:t>
      </w:r>
      <w:r>
        <w:t xml:space="preserve"> 48 082</w:t>
      </w:r>
    </w:p>
    <w:p w:rsidR="00652A21" w:rsidRDefault="00652A21" w:rsidP="00267D78"/>
    <w:p w:rsidR="00652A21" w:rsidRDefault="00652A21" w:rsidP="00267D78"/>
    <w:p w:rsidR="00652A21" w:rsidRPr="00AE229C" w:rsidRDefault="00652A21" w:rsidP="00267D78">
      <w:pPr>
        <w:rPr>
          <w:b/>
        </w:rPr>
      </w:pPr>
      <w:r>
        <w:rPr>
          <w:b/>
        </w:rPr>
        <w:t>13</w:t>
      </w:r>
      <w:r w:rsidRPr="00AE229C">
        <w:rPr>
          <w:b/>
        </w:rPr>
        <w:t xml:space="preserve">) </w:t>
      </w:r>
      <w:r>
        <w:rPr>
          <w:b/>
        </w:rPr>
        <w:t>Mine, bayramın birinci günü 30, ikinci günü 36, üçüncü günü ise 34 sayfa kitap okumuştur. Tamamı 120 sayfa olan kitapta okunmayan kaç sayfa vardır</w:t>
      </w:r>
      <w:r w:rsidRPr="00AE229C">
        <w:rPr>
          <w:b/>
        </w:rPr>
        <w:t>?</w:t>
      </w:r>
    </w:p>
    <w:p w:rsidR="00652A21" w:rsidRDefault="00652A21" w:rsidP="00267D78"/>
    <w:p w:rsidR="00652A21" w:rsidRDefault="00652A21" w:rsidP="00267D78">
      <w:r w:rsidRPr="00AE229C">
        <w:rPr>
          <w:b/>
        </w:rPr>
        <w:t>A)</w:t>
      </w:r>
      <w:r>
        <w:t xml:space="preserve"> 100</w:t>
      </w:r>
      <w:r>
        <w:tab/>
      </w:r>
      <w:r>
        <w:tab/>
      </w:r>
      <w:r>
        <w:tab/>
      </w:r>
      <w:r w:rsidRPr="00AE229C">
        <w:rPr>
          <w:b/>
        </w:rPr>
        <w:t>B)</w:t>
      </w:r>
      <w:r>
        <w:t xml:space="preserve"> 40</w:t>
      </w:r>
      <w:r>
        <w:tab/>
      </w:r>
    </w:p>
    <w:p w:rsidR="00652A21" w:rsidRDefault="00652A21" w:rsidP="00267D78">
      <w:r w:rsidRPr="00AE229C">
        <w:rPr>
          <w:b/>
        </w:rPr>
        <w:t>C)</w:t>
      </w:r>
      <w:r>
        <w:t xml:space="preserve"> 30</w:t>
      </w:r>
      <w:r>
        <w:tab/>
      </w:r>
      <w:r>
        <w:tab/>
      </w:r>
      <w:r>
        <w:tab/>
      </w:r>
      <w:r w:rsidRPr="00AE229C">
        <w:rPr>
          <w:b/>
        </w:rPr>
        <w:t>D)</w:t>
      </w:r>
      <w:r>
        <w:t xml:space="preserve"> 20</w:t>
      </w:r>
    </w:p>
    <w:p w:rsidR="00652A21" w:rsidRDefault="00652A21" w:rsidP="00267D78"/>
    <w:p w:rsidR="00652A21" w:rsidRDefault="00652A21" w:rsidP="00267D78"/>
    <w:p w:rsidR="00652A21" w:rsidRPr="00AE229C" w:rsidRDefault="00652A21" w:rsidP="00FC14F5">
      <w:pPr>
        <w:rPr>
          <w:b/>
        </w:rPr>
      </w:pPr>
      <w:r>
        <w:rPr>
          <w:b/>
        </w:rPr>
        <w:t>14</w:t>
      </w:r>
      <w:r w:rsidRPr="00AE229C">
        <w:rPr>
          <w:b/>
        </w:rPr>
        <w:t xml:space="preserve">) </w:t>
      </w:r>
      <w:r>
        <w:rPr>
          <w:b/>
        </w:rPr>
        <w:t>Bir çıkarma işleminde eksilen 3008, fark 109 ise çıkan aşağıdakilerden hangisidir</w:t>
      </w:r>
      <w:r w:rsidRPr="00AE229C">
        <w:rPr>
          <w:b/>
        </w:rPr>
        <w:t>?</w:t>
      </w:r>
    </w:p>
    <w:p w:rsidR="00652A21" w:rsidRDefault="00652A21" w:rsidP="00FC14F5"/>
    <w:p w:rsidR="00652A21" w:rsidRDefault="00652A21" w:rsidP="00FC14F5">
      <w:r w:rsidRPr="00AE229C">
        <w:rPr>
          <w:b/>
        </w:rPr>
        <w:t>A)</w:t>
      </w:r>
      <w:r>
        <w:t xml:space="preserve"> 2998</w:t>
      </w:r>
      <w:r>
        <w:tab/>
      </w:r>
      <w:r>
        <w:tab/>
      </w:r>
      <w:r w:rsidRPr="00AE229C">
        <w:rPr>
          <w:b/>
        </w:rPr>
        <w:t>B)</w:t>
      </w:r>
      <w:r>
        <w:t xml:space="preserve"> 2899</w:t>
      </w:r>
      <w:r>
        <w:tab/>
      </w:r>
      <w:r>
        <w:tab/>
      </w:r>
    </w:p>
    <w:p w:rsidR="00652A21" w:rsidRDefault="00652A21" w:rsidP="003D5164">
      <w:r w:rsidRPr="00AE229C">
        <w:rPr>
          <w:b/>
        </w:rPr>
        <w:t>C)</w:t>
      </w:r>
      <w:r>
        <w:t xml:space="preserve"> 2818</w:t>
      </w:r>
      <w:r>
        <w:tab/>
      </w:r>
      <w:r>
        <w:tab/>
      </w:r>
      <w:r w:rsidRPr="00AE229C">
        <w:rPr>
          <w:b/>
        </w:rPr>
        <w:t>D)</w:t>
      </w:r>
      <w:r>
        <w:t xml:space="preserve"> 2918</w:t>
      </w:r>
    </w:p>
    <w:p w:rsidR="00652A21" w:rsidRDefault="00652A21" w:rsidP="00EB7272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652A21" w:rsidRPr="00AE229C" w:rsidRDefault="00652A21" w:rsidP="003D5164"/>
    <w:sectPr w:rsidR="00652A21" w:rsidRPr="00AE229C" w:rsidSect="00AE229C">
      <w:pgSz w:w="11906" w:h="16838"/>
      <w:pgMar w:top="709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6B7D"/>
    <w:rsid w:val="0003796F"/>
    <w:rsid w:val="000C0A12"/>
    <w:rsid w:val="00136343"/>
    <w:rsid w:val="0017229E"/>
    <w:rsid w:val="00267D78"/>
    <w:rsid w:val="002A7C8A"/>
    <w:rsid w:val="00343D56"/>
    <w:rsid w:val="0036618D"/>
    <w:rsid w:val="00383F74"/>
    <w:rsid w:val="003D5164"/>
    <w:rsid w:val="003F475A"/>
    <w:rsid w:val="00403D1D"/>
    <w:rsid w:val="00405D9B"/>
    <w:rsid w:val="00464871"/>
    <w:rsid w:val="004E6B7D"/>
    <w:rsid w:val="00523100"/>
    <w:rsid w:val="00652A21"/>
    <w:rsid w:val="006670F9"/>
    <w:rsid w:val="0068232F"/>
    <w:rsid w:val="006A1319"/>
    <w:rsid w:val="00911457"/>
    <w:rsid w:val="00992298"/>
    <w:rsid w:val="009F5826"/>
    <w:rsid w:val="00A275D3"/>
    <w:rsid w:val="00AE229C"/>
    <w:rsid w:val="00B32E8B"/>
    <w:rsid w:val="00D76445"/>
    <w:rsid w:val="00E010EC"/>
    <w:rsid w:val="00E86B6D"/>
    <w:rsid w:val="00EB7272"/>
    <w:rsid w:val="00FC1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6B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E6B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6B7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B727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23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1</Pages>
  <Words>293</Words>
  <Characters>1673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9</cp:revision>
  <dcterms:created xsi:type="dcterms:W3CDTF">2010-11-07T20:16:00Z</dcterms:created>
  <dcterms:modified xsi:type="dcterms:W3CDTF">2010-11-28T16:10:00Z</dcterms:modified>
</cp:coreProperties>
</file>